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11CE2" w14:textId="77777777" w:rsidR="00C10280" w:rsidRDefault="00C10280" w:rsidP="00C1028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KIRKEBY</w:t>
      </w:r>
      <w:r>
        <w:rPr>
          <w:rFonts w:eastAsia="Times New Roman" w:cs="Times New Roman"/>
          <w:szCs w:val="24"/>
        </w:rPr>
        <w:t xml:space="preserve"> 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168E0609" w14:textId="77777777" w:rsidR="00C10280" w:rsidRDefault="00C10280" w:rsidP="00C102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Queenhythe</w:t>
      </w:r>
      <w:proofErr w:type="spellEnd"/>
      <w:r>
        <w:rPr>
          <w:rFonts w:cs="Times New Roman"/>
          <w:szCs w:val="24"/>
        </w:rPr>
        <w:t xml:space="preserve"> Ward, London.</w:t>
      </w:r>
    </w:p>
    <w:p w14:paraId="618A4B61" w14:textId="77777777" w:rsidR="00C10280" w:rsidRDefault="00C10280" w:rsidP="00C10280">
      <w:pPr>
        <w:pStyle w:val="NoSpacing"/>
        <w:rPr>
          <w:rFonts w:cs="Times New Roman"/>
          <w:szCs w:val="24"/>
        </w:rPr>
      </w:pPr>
    </w:p>
    <w:p w14:paraId="117AA65A" w14:textId="77777777" w:rsidR="00C10280" w:rsidRDefault="00C10280" w:rsidP="00C10280">
      <w:pPr>
        <w:pStyle w:val="NoSpacing"/>
        <w:rPr>
          <w:rFonts w:cs="Times New Roman"/>
          <w:szCs w:val="24"/>
        </w:rPr>
      </w:pPr>
    </w:p>
    <w:p w14:paraId="294C8391" w14:textId="77777777" w:rsidR="00C10280" w:rsidRDefault="00C10280" w:rsidP="00C102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77602657" w14:textId="77777777" w:rsidR="00C10280" w:rsidRDefault="00C10280" w:rsidP="00C1028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EABE18D" w14:textId="77777777" w:rsidR="00C10280" w:rsidRDefault="00C10280" w:rsidP="00C10280">
      <w:pPr>
        <w:pStyle w:val="NoSpacing"/>
        <w:ind w:left="1440" w:firstLine="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p.554)</w:t>
      </w:r>
    </w:p>
    <w:p w14:paraId="62F8A122" w14:textId="77777777" w:rsidR="00C10280" w:rsidRDefault="00C10280" w:rsidP="00C10280">
      <w:pPr>
        <w:pStyle w:val="NoSpacing"/>
        <w:rPr>
          <w:rFonts w:eastAsia="Times New Roman" w:cs="Times New Roman"/>
          <w:szCs w:val="24"/>
        </w:rPr>
      </w:pPr>
    </w:p>
    <w:p w14:paraId="774A770E" w14:textId="77777777" w:rsidR="00C10280" w:rsidRDefault="00C10280" w:rsidP="00C10280">
      <w:pPr>
        <w:pStyle w:val="NoSpacing"/>
        <w:rPr>
          <w:rFonts w:eastAsia="Times New Roman" w:cs="Times New Roman"/>
          <w:szCs w:val="24"/>
        </w:rPr>
      </w:pPr>
    </w:p>
    <w:p w14:paraId="7EC64EE4" w14:textId="77777777" w:rsidR="00C10280" w:rsidRDefault="00C10280" w:rsidP="00C102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January 2024</w:t>
      </w:r>
    </w:p>
    <w:p w14:paraId="5888DF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0DF2A" w14:textId="77777777" w:rsidR="00C10280" w:rsidRDefault="00C10280" w:rsidP="009139A6">
      <w:r>
        <w:separator/>
      </w:r>
    </w:p>
  </w:endnote>
  <w:endnote w:type="continuationSeparator" w:id="0">
    <w:p w14:paraId="2F94B755" w14:textId="77777777" w:rsidR="00C10280" w:rsidRDefault="00C102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56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8F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3B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771FA" w14:textId="77777777" w:rsidR="00C10280" w:rsidRDefault="00C10280" w:rsidP="009139A6">
      <w:r>
        <w:separator/>
      </w:r>
    </w:p>
  </w:footnote>
  <w:footnote w:type="continuationSeparator" w:id="0">
    <w:p w14:paraId="7856E6B5" w14:textId="77777777" w:rsidR="00C10280" w:rsidRDefault="00C102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9FE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30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40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28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028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539B8"/>
  <w15:chartTrackingRefBased/>
  <w15:docId w15:val="{94C9C49F-DFCE-4A08-B41A-CDE2066F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2024-01-12T19:55:00Z</dcterms:created>
  <dcterms:modified xsi:type="dcterms:W3CDTF">2024-01-12T19:56:00Z</dcterms:modified>
</cp:coreProperties>
</file>